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50D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0315DF1B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Almeley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1CB7F1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98E0A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AFF5C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was Bailiff of Sir John Oldcastle, and was married to his aunt, Alice Oldcastle.</w:t>
      </w:r>
    </w:p>
    <w:p w14:paraId="76032B35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pp.209 and 210)</w:t>
      </w:r>
    </w:p>
    <w:p w14:paraId="729D98B2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7DC07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0B9A9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Jan.1419</w:t>
      </w:r>
      <w:r>
        <w:rPr>
          <w:rFonts w:ascii="Times New Roman" w:hAnsi="Times New Roman" w:cs="Times New Roman"/>
          <w:sz w:val="24"/>
          <w:szCs w:val="24"/>
        </w:rPr>
        <w:tab/>
        <w:t>He was accused of being a Lollard and of aiding Sir John Oldcastle(q.v.).</w:t>
      </w:r>
    </w:p>
    <w:p w14:paraId="119F35F4" w14:textId="77777777" w:rsidR="001431FF" w:rsidRDefault="001431FF" w:rsidP="001431F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p.209)</w:t>
      </w:r>
    </w:p>
    <w:p w14:paraId="23E595E7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Michaelmas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He was acquitted.   ibid. p.210)</w:t>
      </w:r>
    </w:p>
    <w:p w14:paraId="39B4849A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FDEF0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8729B" w14:textId="77777777" w:rsidR="001431FF" w:rsidRDefault="001431FF" w:rsidP="0014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2022</w:t>
      </w:r>
    </w:p>
    <w:p w14:paraId="018A9F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2C685" w14:textId="77777777" w:rsidR="001431FF" w:rsidRDefault="001431FF" w:rsidP="009139A6">
      <w:r>
        <w:separator/>
      </w:r>
    </w:p>
  </w:endnote>
  <w:endnote w:type="continuationSeparator" w:id="0">
    <w:p w14:paraId="5CBA56C1" w14:textId="77777777" w:rsidR="001431FF" w:rsidRDefault="001431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C7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9C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0C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D1DC" w14:textId="77777777" w:rsidR="001431FF" w:rsidRDefault="001431FF" w:rsidP="009139A6">
      <w:r>
        <w:separator/>
      </w:r>
    </w:p>
  </w:footnote>
  <w:footnote w:type="continuationSeparator" w:id="0">
    <w:p w14:paraId="70B31089" w14:textId="77777777" w:rsidR="001431FF" w:rsidRDefault="001431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D28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A9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5F8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1FF"/>
    <w:rsid w:val="000666E0"/>
    <w:rsid w:val="001431F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A08AB"/>
  <w15:chartTrackingRefBased/>
  <w15:docId w15:val="{57EBCC8B-AB64-48F0-A195-EEF6C53D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2022-06-30T20:03:00Z</dcterms:created>
  <dcterms:modified xsi:type="dcterms:W3CDTF">2022-06-30T20:04:00Z</dcterms:modified>
</cp:coreProperties>
</file>